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01C8F" w14:textId="77777777" w:rsidR="003E2486" w:rsidRDefault="003E2486" w:rsidP="003E24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OSSEBALDESTON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4A848446" w14:textId="77777777" w:rsidR="003E2486" w:rsidRDefault="003E2486" w:rsidP="003E24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D3419A" w14:textId="77777777" w:rsidR="003E2486" w:rsidRDefault="003E2486" w:rsidP="003E24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88986C" w14:textId="77777777" w:rsidR="003E2486" w:rsidRDefault="003E2486" w:rsidP="003E24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cessavit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 biennium against Thomas Martyn(q.v.).</w:t>
      </w:r>
    </w:p>
    <w:p w14:paraId="024C3B28" w14:textId="77777777" w:rsidR="003E2486" w:rsidRDefault="003E2486" w:rsidP="003E24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18631CB" w14:textId="77777777" w:rsidR="003E2486" w:rsidRDefault="003E2486" w:rsidP="003E24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30FE6E" w14:textId="77777777" w:rsidR="003E2486" w:rsidRDefault="003E2486" w:rsidP="003E24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9DAFF4" w14:textId="77777777" w:rsidR="003E2486" w:rsidRDefault="003E2486" w:rsidP="003E24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July 2022</w:t>
      </w:r>
    </w:p>
    <w:p w14:paraId="13B169E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CB444" w14:textId="77777777" w:rsidR="003E2486" w:rsidRDefault="003E2486" w:rsidP="009139A6">
      <w:r>
        <w:separator/>
      </w:r>
    </w:p>
  </w:endnote>
  <w:endnote w:type="continuationSeparator" w:id="0">
    <w:p w14:paraId="77F88CB4" w14:textId="77777777" w:rsidR="003E2486" w:rsidRDefault="003E24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225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739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54F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8E54A" w14:textId="77777777" w:rsidR="003E2486" w:rsidRDefault="003E2486" w:rsidP="009139A6">
      <w:r>
        <w:separator/>
      </w:r>
    </w:p>
  </w:footnote>
  <w:footnote w:type="continuationSeparator" w:id="0">
    <w:p w14:paraId="5F01415B" w14:textId="77777777" w:rsidR="003E2486" w:rsidRDefault="003E24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2D6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304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622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486"/>
    <w:rsid w:val="000666E0"/>
    <w:rsid w:val="002510B7"/>
    <w:rsid w:val="003E248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6DF3F"/>
  <w15:chartTrackingRefBased/>
  <w15:docId w15:val="{7EC94F88-9CD8-4AFC-BABE-4DB70496B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E24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2022-10-23T08:44:00Z</dcterms:created>
  <dcterms:modified xsi:type="dcterms:W3CDTF">2022-10-23T08:44:00Z</dcterms:modified>
</cp:coreProperties>
</file>